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7F7266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07.05.2013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7F7266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1437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EB03D9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32673">
              <w:rPr>
                <w:szCs w:val="28"/>
              </w:rPr>
              <w:t>1 квартал 201</w:t>
            </w:r>
            <w:r w:rsidR="00EB03D9" w:rsidRPr="00EB03D9">
              <w:rPr>
                <w:szCs w:val="28"/>
              </w:rPr>
              <w:t>3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32673">
        <w:rPr>
          <w:sz w:val="28"/>
          <w:szCs w:val="28"/>
        </w:rPr>
        <w:t>1 квартал 201</w:t>
      </w:r>
      <w:r w:rsidR="00EB03D9" w:rsidRPr="00EB03D9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7B5F50">
        <w:rPr>
          <w:sz w:val="28"/>
          <w:szCs w:val="28"/>
        </w:rPr>
        <w:t>110175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7B5F50">
        <w:rPr>
          <w:sz w:val="28"/>
          <w:szCs w:val="28"/>
        </w:rPr>
        <w:t>73414</w:t>
      </w:r>
      <w:r w:rsidR="00135F0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>превышением доходов над расходами</w:t>
      </w:r>
      <w:r w:rsidR="008433D4" w:rsidRPr="000C3401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EB03D9">
        <w:rPr>
          <w:sz w:val="28"/>
          <w:szCs w:val="28"/>
        </w:rPr>
        <w:t xml:space="preserve"> </w:t>
      </w:r>
      <w:r w:rsidR="007B5F50">
        <w:rPr>
          <w:sz w:val="28"/>
          <w:szCs w:val="28"/>
        </w:rPr>
        <w:t>36761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D13EA5">
        <w:rPr>
          <w:sz w:val="28"/>
          <w:szCs w:val="28"/>
        </w:rPr>
        <w:t>1 квартал 201</w:t>
      </w:r>
      <w:r w:rsidR="0046514B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Мясников</w:t>
      </w:r>
      <w:r w:rsidR="00DB44A4" w:rsidRPr="00600BC2">
        <w:rPr>
          <w:sz w:val="26"/>
          <w:szCs w:val="26"/>
        </w:rPr>
        <w:t xml:space="preserve"> 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114" w:rsidRDefault="00207114">
      <w:r>
        <w:separator/>
      </w:r>
    </w:p>
  </w:endnote>
  <w:endnote w:type="continuationSeparator" w:id="0">
    <w:p w:rsidR="00207114" w:rsidRDefault="00207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114" w:rsidRDefault="00207114">
      <w:r>
        <w:separator/>
      </w:r>
    </w:p>
  </w:footnote>
  <w:footnote w:type="continuationSeparator" w:id="0">
    <w:p w:rsidR="00207114" w:rsidRDefault="00207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674BA"/>
    <w:rsid w:val="002759D8"/>
    <w:rsid w:val="002761F3"/>
    <w:rsid w:val="00277C63"/>
    <w:rsid w:val="00287D90"/>
    <w:rsid w:val="00292D61"/>
    <w:rsid w:val="002A75C6"/>
    <w:rsid w:val="002B2F76"/>
    <w:rsid w:val="002D789B"/>
    <w:rsid w:val="002E4906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70A7"/>
    <w:rsid w:val="006B2BCA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D19"/>
    <w:rsid w:val="007B3270"/>
    <w:rsid w:val="007B5F50"/>
    <w:rsid w:val="007F7266"/>
    <w:rsid w:val="0081464F"/>
    <w:rsid w:val="0082378B"/>
    <w:rsid w:val="00824AD1"/>
    <w:rsid w:val="0083100E"/>
    <w:rsid w:val="00833919"/>
    <w:rsid w:val="0083579B"/>
    <w:rsid w:val="008433D4"/>
    <w:rsid w:val="00860E57"/>
    <w:rsid w:val="0088188A"/>
    <w:rsid w:val="008A3961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A11E59"/>
    <w:rsid w:val="00A13806"/>
    <w:rsid w:val="00A4384A"/>
    <w:rsid w:val="00A53525"/>
    <w:rsid w:val="00A53DCA"/>
    <w:rsid w:val="00A569CB"/>
    <w:rsid w:val="00A663C2"/>
    <w:rsid w:val="00A6656A"/>
    <w:rsid w:val="00A70C32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F10E32"/>
    <w:rsid w:val="00F15A99"/>
    <w:rsid w:val="00F16429"/>
    <w:rsid w:val="00F16D5C"/>
    <w:rsid w:val="00F61AFA"/>
    <w:rsid w:val="00F66408"/>
    <w:rsid w:val="00FB2398"/>
    <w:rsid w:val="00FB71E7"/>
    <w:rsid w:val="00FD1051"/>
    <w:rsid w:val="00FE27A8"/>
    <w:rsid w:val="00FE2A0C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898D-0D0B-4834-B83C-A8ED3C66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1116</TotalTime>
  <Pages>1</Pages>
  <Words>121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Алла</cp:lastModifiedBy>
  <cp:revision>28</cp:revision>
  <cp:lastPrinted>2013-05-08T10:17:00Z</cp:lastPrinted>
  <dcterms:created xsi:type="dcterms:W3CDTF">2009-05-04T05:15:00Z</dcterms:created>
  <dcterms:modified xsi:type="dcterms:W3CDTF">2013-07-25T05:30:00Z</dcterms:modified>
</cp:coreProperties>
</file>